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86282">
        <w:rPr>
          <w:rFonts w:cs="Arial"/>
          <w:b/>
          <w:caps/>
          <w:sz w:val="28"/>
          <w:szCs w:val="28"/>
        </w:rPr>
        <w:t>1358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8628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86282">
              <w:rPr>
                <w:rFonts w:cs="Arial"/>
                <w:sz w:val="20"/>
                <w:szCs w:val="20"/>
              </w:rPr>
              <w:t xml:space="preserve">Solicita limpeza de 3 bueiros localizados próximo aos </w:t>
            </w:r>
            <w:proofErr w:type="spellStart"/>
            <w:r w:rsidRPr="00586282">
              <w:rPr>
                <w:rFonts w:cs="Arial"/>
                <w:sz w:val="20"/>
                <w:szCs w:val="20"/>
              </w:rPr>
              <w:t>nºs</w:t>
            </w:r>
            <w:proofErr w:type="spellEnd"/>
            <w:r w:rsidRPr="00586282">
              <w:rPr>
                <w:rFonts w:cs="Arial"/>
                <w:sz w:val="20"/>
                <w:szCs w:val="20"/>
              </w:rPr>
              <w:t xml:space="preserve"> 402/403 da Avenida dos Migrantes,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586282" w:rsidRDefault="00586282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586282" w:rsidRPr="00586282">
        <w:rPr>
          <w:rFonts w:cs="Arial"/>
        </w:rPr>
        <w:t>limpeza de 3 bu</w:t>
      </w:r>
      <w:r w:rsidR="00586282">
        <w:rPr>
          <w:rFonts w:cs="Arial"/>
        </w:rPr>
        <w:t>eiros localizados próximo aos números</w:t>
      </w:r>
      <w:r w:rsidR="00586282" w:rsidRPr="00586282">
        <w:rPr>
          <w:rFonts w:cs="Arial"/>
        </w:rPr>
        <w:t xml:space="preserve"> 402/403 da Avenida dos Migrantes, no Parque Meia Lua.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586282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6282" w:rsidRPr="005D429C" w:rsidRDefault="00586282" w:rsidP="00586282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586282" w:rsidRDefault="00586282" w:rsidP="0058628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BE6" w:rsidRDefault="00455BE6">
      <w:r>
        <w:separator/>
      </w:r>
    </w:p>
  </w:endnote>
  <w:endnote w:type="continuationSeparator" w:id="0">
    <w:p w:rsidR="00455BE6" w:rsidRDefault="0045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BE6" w:rsidRDefault="00455BE6">
      <w:r>
        <w:separator/>
      </w:r>
    </w:p>
  </w:footnote>
  <w:footnote w:type="continuationSeparator" w:id="0">
    <w:p w:rsidR="00455BE6" w:rsidRDefault="00455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84D7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84D7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4D70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55BE6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282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777BE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85BE9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221B3-DCAE-4E75-A90C-C853A73D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84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2021-05-17T17:59:00Z</dcterms:created>
  <dcterms:modified xsi:type="dcterms:W3CDTF">2021-05-17T18:03:00Z</dcterms:modified>
</cp:coreProperties>
</file>